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92" w:rsidRDefault="00490D92" w:rsidP="00180C7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80C7C">
        <w:rPr>
          <w:rFonts w:ascii="Times New Roman" w:hAnsi="Times New Roman" w:cs="Times New Roman"/>
          <w:sz w:val="36"/>
          <w:szCs w:val="36"/>
        </w:rPr>
        <w:t>Aşağıda Verilen Sayıları İstenildiği Şekilde Sıralama Etkinliği</w:t>
      </w:r>
    </w:p>
    <w:p w:rsidR="00490D92" w:rsidRDefault="00490D92" w:rsidP="00180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26" type="#_x0000_t99" style="position:absolute;margin-left:.95pt;margin-top:32.8pt;width:76.9pt;height:76.9pt;rotation:-960556fd;z-index:251658240" adj="-10393015,-4368428,8434"/>
        </w:pict>
      </w: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Verilen sayıları büyükten küçüğe sıralayın.</w:t>
      </w: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5897423 – 257894 – 657894 – 178954 – 489634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&gt;  …………… &gt; …………… &gt;  …………… &gt; ……………..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27" type="#_x0000_t99" style="position:absolute;left:0;text-align:left;margin-left:.95pt;margin-top:3.1pt;width:76.9pt;height:76.9pt;rotation:-960556fd;z-index:251659264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büyükten küçüğe sıralayın.</w:t>
      </w: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296347 – 255794 – 637876 – 145634 – 823645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&gt;  …………… &gt; …………… &gt;  …………… &gt; ……………..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Pr="00180C7C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28" type="#_x0000_t99" style="position:absolute;left:0;text-align:left;margin-left:.95pt;margin-top:3.1pt;width:76.9pt;height:76.9pt;rotation:-960556fd;z-index:251660288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büyükten küçüğe sıralayın.</w:t>
      </w: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689423 –557945 – 643976 – 645634 – 323645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&gt;  …………… &gt; …………… &gt;  …………… &gt; ……………..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29" type="#_x0000_t99" style="position:absolute;left:0;text-align:left;margin-left:.95pt;margin-top:3.1pt;width:76.9pt;height:76.9pt;rotation:-960556fd;z-index:251661312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büyükten küçüğe sıralayın.</w:t>
      </w: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24783 – 56984 – 69875 – 18753 – 96458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&gt;  …………… &gt; …………… &gt;  …………… &gt; ……………..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30" type="#_x0000_t99" style="position:absolute;left:0;text-align:left;margin-left:.95pt;margin-top:3.1pt;width:76.9pt;height:76.9pt;rotation:-960556fd;z-index:251662336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büyükten küçüğe sıralayın.</w:t>
      </w: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6579 – 72786 – 400008 – 9999 – 11111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&gt;  …………… &gt; …………… &gt;  …………… &gt; ……………..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31" type="#_x0000_t99" style="position:absolute;left:0;text-align:left;margin-left:.95pt;margin-top:3.1pt;width:76.9pt;height:76.9pt;rotation:-960556fd;z-index:251663360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küçükten büyüğe sıralayın.</w:t>
      </w:r>
    </w:p>
    <w:p w:rsidR="00490D92" w:rsidRDefault="00490D92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3891– 5439 – 8347 – 5716 – 9456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&lt;  ……………&lt; …………… &lt;  …………… &lt; ……………..</w:t>
      </w:r>
    </w:p>
    <w:p w:rsidR="00490D92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32" type="#_x0000_t99" style="position:absolute;left:0;text-align:left;margin-left:.95pt;margin-top:3.1pt;width:76.9pt;height:76.9pt;rotation:-960556fd;z-index:251664384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küçükten büyüğe sıralayın.</w:t>
      </w: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53891– 95439 – 84347 – 35716 – 19456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&lt;  ……………&lt; …………… &lt;  …………… &lt; ……………..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33" type="#_x0000_t99" style="position:absolute;left:0;text-align:left;margin-left:.95pt;margin-top:3.1pt;width:76.9pt;height:76.9pt;rotation:-960556fd;z-index:251665408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küçükten büyüğe sıralayın.</w:t>
      </w: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943891– 508439 – 834947 – 573716 – 494056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&lt;  ……………&lt; …………… &lt;  …………… &lt; ……………..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34" type="#_x0000_t99" style="position:absolute;left:0;text-align:left;margin-left:.95pt;margin-top:3.1pt;width:76.9pt;height:76.9pt;rotation:-960556fd;z-index:251666432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küçükten büyüğe sıralayın.</w:t>
      </w: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42891– 9275 – 257896 – 48314 – 90001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&lt;  ……………&lt; …………… &lt;  …………… &lt; ……………..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35" type="#_x0000_t99" style="position:absolute;left:0;text-align:left;margin-left:.95pt;margin-top:3.1pt;width:76.9pt;height:76.9pt;rotation:-960556fd;z-index:251667456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küçükten büyüğe sıralayın.</w:t>
      </w: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2002– 2202 – 2022 – 2200 – 2220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&lt;  ……………&lt; …………… &lt;  …………… &lt; ……………..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 id="_x0000_s1036" type="#_x0000_t99" style="position:absolute;left:0;text-align:left;margin-left:.95pt;margin-top:3.1pt;width:76.9pt;height:76.9pt;rotation:-960556fd;z-index:251668480" adj="-10393015,-4368428,8434"/>
        </w:pict>
      </w:r>
      <w:r>
        <w:rPr>
          <w:rFonts w:ascii="Times New Roman" w:hAnsi="Times New Roman" w:cs="Times New Roman"/>
          <w:sz w:val="28"/>
          <w:szCs w:val="28"/>
        </w:rPr>
        <w:t>Verilen sayıları küçükten büyüğe sıralayın.</w:t>
      </w:r>
    </w:p>
    <w:p w:rsidR="00490D92" w:rsidRDefault="00490D92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90909– 90090 – 90009 – 99909 – 90990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...............  &lt;  ……………&lt; …………… &lt;  …………… &lt; ……………..</w:t>
      </w:r>
    </w:p>
    <w:p w:rsidR="00490D92" w:rsidRDefault="00490D92" w:rsidP="005220B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D92" w:rsidRPr="00180C7C" w:rsidRDefault="00490D92" w:rsidP="00180C7C">
      <w:pPr>
        <w:tabs>
          <w:tab w:val="left" w:pos="13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4" w:history="1">
        <w:r>
          <w:rPr>
            <w:rStyle w:val="Hyperlink"/>
            <w:rFonts w:ascii="ALFABET98" w:hAnsi="ALFABET98" w:cs="ALFABET98"/>
            <w:b/>
            <w:bCs/>
            <w:color w:val="C0C0C0"/>
            <w:sz w:val="16"/>
            <w:szCs w:val="16"/>
          </w:rPr>
          <w:t>www.sorubak.com</w:t>
        </w:r>
      </w:hyperlink>
    </w:p>
    <w:sectPr w:rsidR="00490D92" w:rsidRPr="00180C7C" w:rsidSect="00180C7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C7C"/>
    <w:rsid w:val="00180C7C"/>
    <w:rsid w:val="00490D92"/>
    <w:rsid w:val="005220BC"/>
    <w:rsid w:val="00710F2C"/>
    <w:rsid w:val="00851B54"/>
    <w:rsid w:val="0091715D"/>
    <w:rsid w:val="00F7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15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51B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275</Words>
  <Characters>1571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2</cp:revision>
  <dcterms:created xsi:type="dcterms:W3CDTF">2010-11-23T16:18:00Z</dcterms:created>
  <dcterms:modified xsi:type="dcterms:W3CDTF">2010-12-19T20:26:00Z</dcterms:modified>
</cp:coreProperties>
</file>